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4D61" w:rsidRDefault="001B4D61" w:rsidP="001B4D6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CLERKE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1B4D61" w:rsidRDefault="001B4D61" w:rsidP="001B4D61">
      <w:pPr>
        <w:rPr>
          <w:rFonts w:ascii="Times New Roman" w:hAnsi="Times New Roman" w:cs="Times New Roman"/>
        </w:rPr>
      </w:pPr>
    </w:p>
    <w:p w:rsidR="001B4D61" w:rsidRDefault="001B4D61" w:rsidP="001B4D61">
      <w:pPr>
        <w:rPr>
          <w:rFonts w:ascii="Times New Roman" w:hAnsi="Times New Roman" w:cs="Times New Roman"/>
        </w:rPr>
      </w:pPr>
    </w:p>
    <w:p w:rsidR="001B4D61" w:rsidRDefault="001B4D61" w:rsidP="001B4D6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As the executor of the late Roger Clerk(q.v.) he made a plaint of debt </w:t>
      </w:r>
    </w:p>
    <w:p w:rsidR="001B4D61" w:rsidRDefault="001B4D61" w:rsidP="001B4D6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against John James(q.v.).</w:t>
      </w:r>
    </w:p>
    <w:p w:rsidR="001B4D61" w:rsidRDefault="001B4D61" w:rsidP="001B4D6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:rsidR="001B4D61" w:rsidRDefault="001B4D61" w:rsidP="001B4D61">
      <w:pPr>
        <w:rPr>
          <w:rFonts w:ascii="Times New Roman" w:hAnsi="Times New Roman" w:cs="Times New Roman"/>
        </w:rPr>
      </w:pPr>
    </w:p>
    <w:p w:rsidR="001B4D61" w:rsidRDefault="001B4D61" w:rsidP="001B4D61">
      <w:pPr>
        <w:rPr>
          <w:rFonts w:ascii="Times New Roman" w:hAnsi="Times New Roman" w:cs="Times New Roman"/>
        </w:rPr>
      </w:pPr>
    </w:p>
    <w:p w:rsidR="001B4D61" w:rsidRDefault="001B4D61" w:rsidP="001B4D6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 June 2017</w:t>
      </w:r>
    </w:p>
    <w:p w:rsidR="006B2F86" w:rsidRPr="00E71FC3" w:rsidRDefault="001B4D6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4D61" w:rsidRDefault="001B4D61" w:rsidP="00E71FC3">
      <w:r>
        <w:separator/>
      </w:r>
    </w:p>
  </w:endnote>
  <w:endnote w:type="continuationSeparator" w:id="0">
    <w:p w:rsidR="001B4D61" w:rsidRDefault="001B4D6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4D61" w:rsidRDefault="001B4D61" w:rsidP="00E71FC3">
      <w:r>
        <w:separator/>
      </w:r>
    </w:p>
  </w:footnote>
  <w:footnote w:type="continuationSeparator" w:id="0">
    <w:p w:rsidR="001B4D61" w:rsidRDefault="001B4D6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D61"/>
    <w:rsid w:val="001A7C09"/>
    <w:rsid w:val="001B4D61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83689C9-A89B-4CDC-A6D1-2173F5DA6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4D6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2017-06-27T20:52:00Z</dcterms:created>
  <dcterms:modified xsi:type="dcterms:W3CDTF">2017-06-27T20:53:00Z</dcterms:modified>
</cp:coreProperties>
</file>